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98479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6AABF0C5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409519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A4D0A1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Parker of Berkeley, Gloucestershire(q.v.),</w:t>
      </w:r>
    </w:p>
    <w:p w14:paraId="1EE45D39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Geoffrey Mallery of Dymock(q.v.), Thomas Lambert of Wotton under Edge(q.v.),</w:t>
      </w:r>
    </w:p>
    <w:p w14:paraId="39D9180B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Bernard of Gloucester(q.v.)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King’s Stanley(q.v.).</w:t>
      </w:r>
    </w:p>
    <w:p w14:paraId="587C2AA6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E7CF52D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D69525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245F17" w14:textId="77777777" w:rsidR="00857312" w:rsidRDefault="00857312" w:rsidP="008573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July 2022</w:t>
      </w:r>
    </w:p>
    <w:p w14:paraId="04C9F05A" w14:textId="77777777" w:rsidR="00BA00AB" w:rsidRPr="00857312" w:rsidRDefault="00BA00AB" w:rsidP="00857312"/>
    <w:sectPr w:rsidR="00BA00AB" w:rsidRPr="008573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C196F" w14:textId="77777777" w:rsidR="00857312" w:rsidRDefault="00857312" w:rsidP="009139A6">
      <w:r>
        <w:separator/>
      </w:r>
    </w:p>
  </w:endnote>
  <w:endnote w:type="continuationSeparator" w:id="0">
    <w:p w14:paraId="4CF94123" w14:textId="77777777" w:rsidR="00857312" w:rsidRDefault="008573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C40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0E5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82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66A49" w14:textId="77777777" w:rsidR="00857312" w:rsidRDefault="00857312" w:rsidP="009139A6">
      <w:r>
        <w:separator/>
      </w:r>
    </w:p>
  </w:footnote>
  <w:footnote w:type="continuationSeparator" w:id="0">
    <w:p w14:paraId="125C62AA" w14:textId="77777777" w:rsidR="00857312" w:rsidRDefault="008573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46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F2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79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12"/>
    <w:rsid w:val="000666E0"/>
    <w:rsid w:val="002510B7"/>
    <w:rsid w:val="005C130B"/>
    <w:rsid w:val="00826F5C"/>
    <w:rsid w:val="0085731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FFF1B"/>
  <w15:chartTrackingRefBased/>
  <w15:docId w15:val="{D3E12E43-6180-457A-BE43-C80CB7D1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73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2022-07-25T09:45:00Z</dcterms:created>
  <dcterms:modified xsi:type="dcterms:W3CDTF">2022-07-25T09:45:00Z</dcterms:modified>
</cp:coreProperties>
</file>